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0D1F3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35234C51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Chaplain.</w:t>
      </w:r>
    </w:p>
    <w:p w14:paraId="26338EC7" w14:textId="77777777" w:rsidR="00985D92" w:rsidRDefault="00985D92" w:rsidP="00985D92">
      <w:pPr>
        <w:pStyle w:val="NoSpacing"/>
        <w:rPr>
          <w:rFonts w:cs="Times New Roman"/>
          <w:szCs w:val="24"/>
        </w:rPr>
      </w:pPr>
    </w:p>
    <w:p w14:paraId="22F9297C" w14:textId="77777777" w:rsidR="00985D92" w:rsidRDefault="00985D92" w:rsidP="00985D92">
      <w:pPr>
        <w:pStyle w:val="NoSpacing"/>
        <w:rPr>
          <w:rFonts w:cs="Times New Roman"/>
          <w:szCs w:val="24"/>
        </w:rPr>
      </w:pPr>
    </w:p>
    <w:p w14:paraId="4BB92E92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He and Roger Humberston of Leicester(q.v.), made a plaint of debt against </w:t>
      </w:r>
    </w:p>
    <w:p w14:paraId="1A3C7D8B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Dunnesby</w:t>
      </w:r>
      <w:proofErr w:type="spellEnd"/>
      <w:r>
        <w:rPr>
          <w:rFonts w:cs="Times New Roman"/>
          <w:szCs w:val="24"/>
        </w:rPr>
        <w:t xml:space="preserve"> of Wigston(q.v.) and William Cook of Wigston(q.v.).</w:t>
      </w:r>
    </w:p>
    <w:p w14:paraId="1DA9038E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77FA320E" w14:textId="77777777" w:rsidR="00985D92" w:rsidRDefault="00985D92" w:rsidP="00985D92">
      <w:pPr>
        <w:pStyle w:val="NoSpacing"/>
        <w:rPr>
          <w:rFonts w:cs="Times New Roman"/>
          <w:szCs w:val="24"/>
        </w:rPr>
      </w:pPr>
    </w:p>
    <w:p w14:paraId="545F2A43" w14:textId="77777777" w:rsidR="00985D92" w:rsidRDefault="00985D92" w:rsidP="00985D92">
      <w:pPr>
        <w:pStyle w:val="NoSpacing"/>
        <w:rPr>
          <w:rFonts w:cs="Times New Roman"/>
          <w:szCs w:val="24"/>
        </w:rPr>
      </w:pPr>
    </w:p>
    <w:p w14:paraId="61E52AD3" w14:textId="77777777" w:rsidR="00985D92" w:rsidRDefault="00985D92" w:rsidP="00985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58C1FF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5D358" w14:textId="77777777" w:rsidR="00985D92" w:rsidRDefault="00985D92" w:rsidP="009139A6">
      <w:r>
        <w:separator/>
      </w:r>
    </w:p>
  </w:endnote>
  <w:endnote w:type="continuationSeparator" w:id="0">
    <w:p w14:paraId="517391F0" w14:textId="77777777" w:rsidR="00985D92" w:rsidRDefault="00985D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9F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97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4D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6A31D" w14:textId="77777777" w:rsidR="00985D92" w:rsidRDefault="00985D92" w:rsidP="009139A6">
      <w:r>
        <w:separator/>
      </w:r>
    </w:p>
  </w:footnote>
  <w:footnote w:type="continuationSeparator" w:id="0">
    <w:p w14:paraId="19189282" w14:textId="77777777" w:rsidR="00985D92" w:rsidRDefault="00985D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14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A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C7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92"/>
    <w:rsid w:val="000666E0"/>
    <w:rsid w:val="002510B7"/>
    <w:rsid w:val="005C130B"/>
    <w:rsid w:val="00826F5C"/>
    <w:rsid w:val="009139A6"/>
    <w:rsid w:val="009448BB"/>
    <w:rsid w:val="00947624"/>
    <w:rsid w:val="00985D9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9C319"/>
  <w15:chartTrackingRefBased/>
  <w15:docId w15:val="{4EB3B31E-FB5C-4E92-976A-60DEC689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5D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2023-06-10T12:54:00Z</dcterms:created>
  <dcterms:modified xsi:type="dcterms:W3CDTF">2023-06-10T12:55:00Z</dcterms:modified>
</cp:coreProperties>
</file>